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54" w:rsidRPr="00FB7300" w:rsidRDefault="00274454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Name:__________________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274454" w:rsidRDefault="00274454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Teacher:___________________________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274454" w:rsidRDefault="00274454" w:rsidP="00FB7300">
      <w:pPr>
        <w:jc w:val="center"/>
        <w:rPr>
          <w:sz w:val="28"/>
          <w:szCs w:val="28"/>
        </w:rPr>
      </w:pPr>
    </w:p>
    <w:p w:rsidR="00274454" w:rsidRPr="00FB7300" w:rsidRDefault="00274454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Researching the Regions of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8"/>
              <w:szCs w:val="28"/>
            </w:rPr>
            <w:t>United States</w:t>
          </w:r>
        </w:smartTag>
      </w:smartTag>
    </w:p>
    <w:p w:rsidR="00274454" w:rsidRDefault="00274454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274454" w:rsidRDefault="00274454" w:rsidP="00FB7300">
      <w:pPr>
        <w:jc w:val="center"/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One: Identifying Main Ideas and Details from the Texts we Read</w:t>
      </w:r>
    </w:p>
    <w:p w:rsidR="00274454" w:rsidRPr="000272AA" w:rsidRDefault="00274454" w:rsidP="00FB7300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Use the graphic organizer below to capture the main ideas and supporting details from two different texts that you read during this unit. </w:t>
      </w:r>
      <w:r>
        <w:rPr>
          <w:b/>
          <w:sz w:val="28"/>
          <w:szCs w:val="28"/>
        </w:rPr>
        <w:t>For each text, p</w:t>
      </w:r>
      <w:r w:rsidRPr="000272AA">
        <w:rPr>
          <w:b/>
          <w:sz w:val="28"/>
          <w:szCs w:val="28"/>
        </w:rPr>
        <w:t>lease use at least one accurate quote</w:t>
      </w:r>
      <w:r>
        <w:rPr>
          <w:b/>
          <w:sz w:val="28"/>
          <w:szCs w:val="28"/>
        </w:rPr>
        <w:t xml:space="preserve"> from the text</w:t>
      </w:r>
      <w:r w:rsidRPr="000272AA">
        <w:rPr>
          <w:b/>
          <w:sz w:val="28"/>
          <w:szCs w:val="28"/>
        </w:rPr>
        <w:t xml:space="preserve"> to support your main idea OR supporting details.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5508"/>
      </w:tblGrid>
      <w:tr w:rsidR="00274454" w:rsidRPr="00E27735" w:rsidTr="00E27735">
        <w:tc>
          <w:tcPr>
            <w:tcW w:w="11016" w:type="dxa"/>
            <w:gridSpan w:val="2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Title of the Text:</w:t>
            </w:r>
          </w:p>
          <w:p w:rsidR="00274454" w:rsidRPr="00E27735" w:rsidRDefault="00274454" w:rsidP="00E2773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 With an Accurate Quote: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" o:spid="_x0000_s1026" type="#_x0000_t13" style="position:absolute;margin-left:253.5pt;margin-top:14.3pt;width:40.5pt;height:19.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</w:pic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Supporting Details: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Title of the Text: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Main Idea With an Accurate Quote: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Right Arrow 2" o:spid="_x0000_s1027" type="#_x0000_t13" style="position:absolute;margin-left:253.5pt;margin-top:6.75pt;width:40.5pt;height:19.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</w:pic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Supporting Details:</w:t>
            </w:r>
          </w:p>
        </w:tc>
      </w:tr>
    </w:tbl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Pr="00E57155" w:rsidRDefault="00274454" w:rsidP="00B572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Two: </w:t>
      </w:r>
      <w:r w:rsidRPr="00E57155">
        <w:rPr>
          <w:b/>
          <w:sz w:val="28"/>
          <w:szCs w:val="28"/>
        </w:rPr>
        <w:t xml:space="preserve">Prewriting an </w:t>
      </w:r>
      <w:r>
        <w:rPr>
          <w:b/>
          <w:sz w:val="28"/>
          <w:szCs w:val="28"/>
        </w:rPr>
        <w:t>Informational Essay</w:t>
      </w:r>
    </w:p>
    <w:p w:rsidR="00274454" w:rsidRDefault="00274454" w:rsidP="00B572DD">
      <w:pPr>
        <w:rPr>
          <w:sz w:val="28"/>
          <w:szCs w:val="28"/>
        </w:rPr>
      </w:pPr>
      <w:r>
        <w:rPr>
          <w:sz w:val="28"/>
          <w:szCs w:val="28"/>
        </w:rPr>
        <w:t xml:space="preserve">Now, you will compose an informational essay that reveals what was learned about your selected region of the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United States</w:t>
          </w:r>
        </w:smartTag>
      </w:smartTag>
      <w:r>
        <w:rPr>
          <w:sz w:val="28"/>
          <w:szCs w:val="28"/>
        </w:rPr>
        <w:t>.</w:t>
      </w:r>
    </w:p>
    <w:p w:rsidR="00274454" w:rsidRPr="005552E2" w:rsidRDefault="00274454" w:rsidP="00B572D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552E2">
        <w:rPr>
          <w:sz w:val="28"/>
          <w:szCs w:val="28"/>
        </w:rPr>
        <w:t xml:space="preserve">You may use this page and any strategy you wish to brainstorm and plan this </w:t>
      </w:r>
      <w:r>
        <w:rPr>
          <w:sz w:val="28"/>
          <w:szCs w:val="28"/>
        </w:rPr>
        <w:t>piece</w:t>
      </w:r>
      <w:r w:rsidRPr="005552E2">
        <w:rPr>
          <w:sz w:val="28"/>
          <w:szCs w:val="28"/>
        </w:rPr>
        <w:t xml:space="preserve">. You may also choose to use the graphic organizer on the following page. </w:t>
      </w: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t>A Graphic Organizer for Planning</w:t>
      </w:r>
      <w:r>
        <w:rPr>
          <w:b/>
          <w:sz w:val="28"/>
          <w:szCs w:val="28"/>
        </w:rPr>
        <w:t xml:space="preserve"> the Content of Your Project</w:t>
      </w:r>
    </w:p>
    <w:p w:rsidR="00274454" w:rsidRDefault="00274454" w:rsidP="00B572DD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8" type="#_x0000_t202" style="position:absolute;left:0;text-align:left;margin-left:3pt;margin-top:11.6pt;width:532.5pt;height:81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tNkwIAALM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" strokeweight=".5pt">
            <v:textbox>
              <w:txbxContent>
                <w:p w:rsidR="00274454" w:rsidRDefault="00274454">
                  <w:r>
                    <w:t>Paragraph One: Introduction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  <w:r>
        <w:rPr>
          <w:noProof/>
        </w:rPr>
        <w:pict>
          <v:shape id="Text Box 11" o:spid="_x0000_s1029" type="#_x0000_t202" style="position:absolute;margin-left:363pt;margin-top:15.1pt;width:178.5pt;height:18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" fillcolor="window" strokeweight=".5pt">
            <v:textbox>
              <w:txbxContent>
                <w:p w:rsidR="00274454" w:rsidRDefault="00274454" w:rsidP="00B572DD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30" type="#_x0000_t202" style="position:absolute;margin-left:178.5pt;margin-top:14.35pt;width:165.75pt;height:189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" fillcolor="window" strokeweight=".5pt">
            <v:textbox>
              <w:txbxContent>
                <w:p w:rsidR="00274454" w:rsidRDefault="00274454" w:rsidP="00B572DD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1" type="#_x0000_t202" style="position:absolute;margin-left:3pt;margin-top:15.1pt;width:160.5pt;height:18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" strokeweight=".5pt">
            <v:textbox>
              <w:txbxContent>
                <w:p w:rsidR="00274454" w:rsidRDefault="00274454">
                  <w:r>
                    <w:t>Paragraph 2: Main Idea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32" type="#_x0000_t32" style="position:absolute;margin-left:153pt;margin-top:26.3pt;width:36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" strokecolor="#4579b8">
            <v:stroke endarrow="open"/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  <w:r>
        <w:rPr>
          <w:noProof/>
        </w:rPr>
        <w:pict>
          <v:shape id="Straight Arrow Connector 4" o:spid="_x0000_s1033" type="#_x0000_t32" style="position:absolute;margin-left:337.5pt;margin-top:4.15pt;width:4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" strokecolor="#4579b8">
            <v:stroke endarrow="open"/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  <w:r>
        <w:rPr>
          <w:noProof/>
        </w:rPr>
        <w:pict>
          <v:shape id="Text Box 12" o:spid="_x0000_s1034" type="#_x0000_t202" style="position:absolute;margin-left:363pt;margin-top:10.8pt;width:165.75pt;height:18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" fillcolor="window" strokeweight=".5pt">
            <v:textbox>
              <w:txbxContent>
                <w:p w:rsidR="00274454" w:rsidRDefault="00274454" w:rsidP="00654AC9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5" type="#_x0000_t202" style="position:absolute;margin-left:178.5pt;margin-top:10.8pt;width:165.75pt;height:18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" fillcolor="window" strokeweight=".5pt">
            <v:textbox>
              <w:txbxContent>
                <w:p w:rsidR="00274454" w:rsidRDefault="00274454" w:rsidP="00654AC9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6" type="#_x0000_t202" style="position:absolute;margin-left:3pt;margin-top:10.8pt;width:160.5pt;height:18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" fillcolor="window" strokeweight=".5pt">
            <v:textbox>
              <w:txbxContent>
                <w:p w:rsidR="00274454" w:rsidRDefault="00274454" w:rsidP="00654AC9">
                  <w:r>
                    <w:t>Paragraph 3: Main Idea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  <w:r>
        <w:rPr>
          <w:noProof/>
        </w:rPr>
        <w:pict>
          <v:shape id="Straight Arrow Connector 15" o:spid="_x0000_s1037" type="#_x0000_t32" style="position:absolute;margin-left:158.25pt;margin-top:-.2pt;width:45pt;height:.7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" strokecolor="#4579b8">
            <v:stroke endarrow="open"/>
          </v:shape>
        </w:pict>
      </w:r>
      <w:r>
        <w:rPr>
          <w:noProof/>
        </w:rPr>
        <w:pict>
          <v:shape id="Straight Arrow Connector 13" o:spid="_x0000_s1038" type="#_x0000_t32" style="position:absolute;margin-left:337.5pt;margin-top:-.2pt;width:40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" strokecolor="#4a7ebb">
            <v:stroke endarrow="open"/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  <w:r>
        <w:rPr>
          <w:noProof/>
        </w:rPr>
        <w:pict>
          <v:shape id="Text Box 19" o:spid="_x0000_s1039" type="#_x0000_t202" style="position:absolute;margin-left:-1.5pt;margin-top:13.95pt;width:543pt;height:126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" strokeweight=".5pt">
            <v:textbox>
              <w:txbxContent>
                <w:p w:rsidR="00274454" w:rsidRDefault="00274454">
                  <w:r>
                    <w:t>Conclusion: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t xml:space="preserve">Step </w:t>
      </w:r>
      <w:r>
        <w:rPr>
          <w:b/>
          <w:sz w:val="28"/>
          <w:szCs w:val="28"/>
        </w:rPr>
        <w:t>Three</w:t>
      </w:r>
      <w:r w:rsidRPr="00B36CC2">
        <w:rPr>
          <w:b/>
          <w:sz w:val="28"/>
          <w:szCs w:val="28"/>
        </w:rPr>
        <w:t>: Creating Your Rough Draft and Self-Assessing Your Work</w:t>
      </w:r>
    </w:p>
    <w:p w:rsidR="00274454" w:rsidRDefault="00274454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essay. Remember, you will be revising this and editing it, so be sure to use materials that you are comfortable making changes to.</w:t>
      </w:r>
    </w:p>
    <w:p w:rsidR="00274454" w:rsidRDefault="00274454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274454" w:rsidRDefault="00274454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274454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274454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  <w:bookmarkStart w:id="0" w:name="_GoBack"/>
      <w:bookmarkEnd w:id="0"/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Four</w:t>
      </w:r>
      <w:r w:rsidRPr="00B36CC2">
        <w:rPr>
          <w:b/>
          <w:sz w:val="28"/>
          <w:szCs w:val="28"/>
        </w:rPr>
        <w:t>: Peer Review</w:t>
      </w:r>
    </w:p>
    <w:p w:rsidR="00274454" w:rsidRPr="00B36CC2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274454" w:rsidRPr="00B36CC2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274454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274454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5508"/>
      </w:tblGrid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Warm Feedback I Received: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Cool Feedback I Received: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11016" w:type="dxa"/>
            <w:gridSpan w:val="2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74454" w:rsidRPr="00A01D58" w:rsidRDefault="00274454" w:rsidP="00A01D58">
      <w:pPr>
        <w:rPr>
          <w:b/>
          <w:sz w:val="28"/>
          <w:szCs w:val="28"/>
        </w:rPr>
      </w:pPr>
    </w:p>
    <w:sectPr w:rsidR="00274454" w:rsidRPr="00A01D58" w:rsidSect="00FB7300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454" w:rsidRDefault="00274454" w:rsidP="00FB291C">
      <w:pPr>
        <w:spacing w:after="0" w:line="240" w:lineRule="auto"/>
      </w:pPr>
      <w:r>
        <w:separator/>
      </w:r>
    </w:p>
  </w:endnote>
  <w:endnote w:type="continuationSeparator" w:id="0">
    <w:p w:rsidR="00274454" w:rsidRDefault="00274454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454" w:rsidRDefault="00274454" w:rsidP="00FB291C">
      <w:pPr>
        <w:spacing w:after="0" w:line="240" w:lineRule="auto"/>
      </w:pPr>
      <w:r>
        <w:separator/>
      </w:r>
    </w:p>
  </w:footnote>
  <w:footnote w:type="continuationSeparator" w:id="0">
    <w:p w:rsidR="00274454" w:rsidRDefault="00274454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454" w:rsidRDefault="00274454">
    <w:pPr>
      <w:pStyle w:val="Header"/>
    </w:pPr>
    <w:r>
      <w:t>DOCUMENT N1</w:t>
    </w:r>
  </w:p>
  <w:p w:rsidR="00274454" w:rsidRDefault="00274454">
    <w:pPr>
      <w:pStyle w:val="Header"/>
    </w:pPr>
    <w:r w:rsidRPr="00224766">
      <w:t>CCLS: RI.5.2, RI.5.10, W.5.2a-e, W.5.4, W.5.5, W.5.6, W.5.7, W.5.9b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63CC1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300"/>
    <w:rsid w:val="000272AA"/>
    <w:rsid w:val="000E6FDC"/>
    <w:rsid w:val="001A5E03"/>
    <w:rsid w:val="00224766"/>
    <w:rsid w:val="00274454"/>
    <w:rsid w:val="002958EB"/>
    <w:rsid w:val="004225A1"/>
    <w:rsid w:val="00430281"/>
    <w:rsid w:val="0043278A"/>
    <w:rsid w:val="005552E2"/>
    <w:rsid w:val="00567BAE"/>
    <w:rsid w:val="006111DE"/>
    <w:rsid w:val="00654AC9"/>
    <w:rsid w:val="00766366"/>
    <w:rsid w:val="008522DD"/>
    <w:rsid w:val="008D0D05"/>
    <w:rsid w:val="00A01D58"/>
    <w:rsid w:val="00AD5AF8"/>
    <w:rsid w:val="00B03695"/>
    <w:rsid w:val="00B1237C"/>
    <w:rsid w:val="00B20A28"/>
    <w:rsid w:val="00B33EA9"/>
    <w:rsid w:val="00B36CC2"/>
    <w:rsid w:val="00B572DD"/>
    <w:rsid w:val="00B85993"/>
    <w:rsid w:val="00C15818"/>
    <w:rsid w:val="00CE02FF"/>
    <w:rsid w:val="00D640D4"/>
    <w:rsid w:val="00E27735"/>
    <w:rsid w:val="00E57155"/>
    <w:rsid w:val="00FB291C"/>
    <w:rsid w:val="00FB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73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29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29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7</Pages>
  <Words>350</Words>
  <Characters>1996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Name:____________________________________________   Date:______________________</dc:title>
  <dc:subject/>
  <dc:creator>angelastockman</dc:creator>
  <cp:keywords/>
  <dc:description/>
  <cp:lastModifiedBy>user</cp:lastModifiedBy>
  <cp:revision>2</cp:revision>
  <cp:lastPrinted>2012-06-27T05:11:00Z</cp:lastPrinted>
  <dcterms:created xsi:type="dcterms:W3CDTF">2012-06-27T14:58:00Z</dcterms:created>
  <dcterms:modified xsi:type="dcterms:W3CDTF">2012-06-27T14:58:00Z</dcterms:modified>
</cp:coreProperties>
</file>